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Jugendzeltplatz Brachelen - Sanitärinstallation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tärinstallationsarbeiten am Jugendzeltplatz in Brachel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